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91C310" w14:textId="77777777" w:rsidR="00B8567A" w:rsidRDefault="00B8567A" w:rsidP="00B856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BEAUMONT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fl.1421)</w:t>
      </w:r>
    </w:p>
    <w:p w14:paraId="2FF52A95" w14:textId="77777777" w:rsidR="00B8567A" w:rsidRDefault="00B8567A" w:rsidP="00B856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6B6F73F0" w14:textId="77777777" w:rsidR="00B8567A" w:rsidRDefault="00B8567A" w:rsidP="00B8567A">
      <w:pPr>
        <w:pStyle w:val="NoSpacing"/>
        <w:rPr>
          <w:rFonts w:cs="Times New Roman"/>
          <w:szCs w:val="24"/>
        </w:rPr>
      </w:pPr>
    </w:p>
    <w:p w14:paraId="2DBFA7EA" w14:textId="77777777" w:rsidR="00B8567A" w:rsidRDefault="00B8567A" w:rsidP="00B8567A">
      <w:pPr>
        <w:pStyle w:val="NoSpacing"/>
        <w:rPr>
          <w:rFonts w:cs="Times New Roman"/>
          <w:szCs w:val="24"/>
        </w:rPr>
      </w:pPr>
    </w:p>
    <w:p w14:paraId="2C997AE0" w14:textId="77777777" w:rsidR="00B8567A" w:rsidRDefault="00B8567A" w:rsidP="00B856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1421</w:t>
      </w:r>
      <w:r>
        <w:rPr>
          <w:rFonts w:cs="Times New Roman"/>
          <w:szCs w:val="24"/>
        </w:rPr>
        <w:tab/>
        <w:t>Proctor.</w:t>
      </w:r>
    </w:p>
    <w:p w14:paraId="170BA610" w14:textId="77777777" w:rsidR="00B8567A" w:rsidRDefault="00B8567A" w:rsidP="00B856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p.17)</w:t>
      </w:r>
    </w:p>
    <w:p w14:paraId="34EE809D" w14:textId="77777777" w:rsidR="00B8567A" w:rsidRDefault="00B8567A" w:rsidP="00B8567A">
      <w:pPr>
        <w:pStyle w:val="NoSpacing"/>
        <w:rPr>
          <w:rFonts w:cs="Times New Roman"/>
          <w:szCs w:val="24"/>
        </w:rPr>
      </w:pPr>
    </w:p>
    <w:p w14:paraId="3CC8E7D8" w14:textId="77777777" w:rsidR="00B8567A" w:rsidRDefault="00B8567A" w:rsidP="00B8567A">
      <w:pPr>
        <w:pStyle w:val="NoSpacing"/>
        <w:rPr>
          <w:rFonts w:cs="Times New Roman"/>
          <w:szCs w:val="24"/>
        </w:rPr>
      </w:pPr>
    </w:p>
    <w:p w14:paraId="02731706" w14:textId="77777777" w:rsidR="00B8567A" w:rsidRDefault="00B8567A" w:rsidP="00B856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2024</w:t>
      </w:r>
    </w:p>
    <w:p w14:paraId="713A58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F3B43" w14:textId="77777777" w:rsidR="00B8567A" w:rsidRDefault="00B8567A" w:rsidP="009139A6">
      <w:r>
        <w:separator/>
      </w:r>
    </w:p>
  </w:endnote>
  <w:endnote w:type="continuationSeparator" w:id="0">
    <w:p w14:paraId="1D7BCFEF" w14:textId="77777777" w:rsidR="00B8567A" w:rsidRDefault="00B856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572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C53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91F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4B5D1" w14:textId="77777777" w:rsidR="00B8567A" w:rsidRDefault="00B8567A" w:rsidP="009139A6">
      <w:r>
        <w:separator/>
      </w:r>
    </w:p>
  </w:footnote>
  <w:footnote w:type="continuationSeparator" w:id="0">
    <w:p w14:paraId="018F28D4" w14:textId="77777777" w:rsidR="00B8567A" w:rsidRDefault="00B856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A60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AEC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A2B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67A"/>
    <w:rsid w:val="000666E0"/>
    <w:rsid w:val="002510B7"/>
    <w:rsid w:val="00270799"/>
    <w:rsid w:val="005C130B"/>
    <w:rsid w:val="007F6A19"/>
    <w:rsid w:val="00826F5C"/>
    <w:rsid w:val="009139A6"/>
    <w:rsid w:val="009411C2"/>
    <w:rsid w:val="009448BB"/>
    <w:rsid w:val="00947624"/>
    <w:rsid w:val="00A3176C"/>
    <w:rsid w:val="00AE65F8"/>
    <w:rsid w:val="00B8567A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903E6"/>
  <w15:chartTrackingRefBased/>
  <w15:docId w15:val="{9CD2F834-0A35-4587-906C-1AA5D6C4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2024-11-03T07:37:00Z</dcterms:created>
  <dcterms:modified xsi:type="dcterms:W3CDTF">2024-11-03T07:38:00Z</dcterms:modified>
</cp:coreProperties>
</file>